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9C1FB" w14:textId="77777777" w:rsidR="00F51C83" w:rsidRDefault="00F51C83" w:rsidP="00F51C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Michael FREGORRE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fl.1447)</w:t>
      </w:r>
    </w:p>
    <w:p w14:paraId="7F93A64D" w14:textId="77777777" w:rsidR="00F51C83" w:rsidRDefault="00F51C83" w:rsidP="00F51C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St.Nicholas</w:t>
      </w:r>
      <w:proofErr w:type="spellEnd"/>
      <w:proofErr w:type="gramEnd"/>
      <w:r>
        <w:rPr>
          <w:rFonts w:cs="Times New Roman"/>
          <w:szCs w:val="24"/>
        </w:rPr>
        <w:t xml:space="preserve">’ Church, </w:t>
      </w:r>
      <w:proofErr w:type="spellStart"/>
      <w:r>
        <w:rPr>
          <w:rFonts w:cs="Times New Roman"/>
          <w:szCs w:val="24"/>
        </w:rPr>
        <w:t>Swafield</w:t>
      </w:r>
      <w:proofErr w:type="spellEnd"/>
      <w:r>
        <w:rPr>
          <w:rFonts w:cs="Times New Roman"/>
          <w:szCs w:val="24"/>
        </w:rPr>
        <w:t>.</w:t>
      </w:r>
    </w:p>
    <w:p w14:paraId="5E5FDC4B" w14:textId="77777777" w:rsidR="00F51C83" w:rsidRDefault="00F51C83" w:rsidP="00F51C83">
      <w:pPr>
        <w:pStyle w:val="NoSpacing"/>
        <w:rPr>
          <w:rFonts w:cs="Times New Roman"/>
          <w:szCs w:val="24"/>
        </w:rPr>
      </w:pPr>
    </w:p>
    <w:p w14:paraId="1E93210F" w14:textId="77777777" w:rsidR="00F51C83" w:rsidRDefault="00F51C83" w:rsidP="00F51C83">
      <w:pPr>
        <w:pStyle w:val="NoSpacing"/>
        <w:rPr>
          <w:rFonts w:cs="Times New Roman"/>
          <w:szCs w:val="24"/>
        </w:rPr>
      </w:pPr>
    </w:p>
    <w:p w14:paraId="0D6800F0" w14:textId="77777777" w:rsidR="00F51C83" w:rsidRDefault="00F51C83" w:rsidP="00F51C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1447</w:t>
      </w:r>
      <w:r>
        <w:rPr>
          <w:rFonts w:cs="Times New Roman"/>
          <w:szCs w:val="24"/>
        </w:rPr>
        <w:tab/>
        <w:t>He became Rector.</w:t>
      </w:r>
    </w:p>
    <w:p w14:paraId="69F8AB69" w14:textId="77777777" w:rsidR="00F51C83" w:rsidRDefault="00F51C83" w:rsidP="00F51C83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03D4CC24" w14:textId="77777777" w:rsidR="00F51C83" w:rsidRDefault="00F51C83" w:rsidP="00F51C83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68-70,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15A83143" w14:textId="77777777" w:rsidR="00F51C83" w:rsidRDefault="00F51C83" w:rsidP="00F51C83">
      <w:pPr>
        <w:pStyle w:val="NoSpacing"/>
        <w:rPr>
          <w:rFonts w:cs="Times New Roman"/>
          <w:szCs w:val="24"/>
        </w:rPr>
      </w:pPr>
    </w:p>
    <w:p w14:paraId="707682F2" w14:textId="77777777" w:rsidR="00F51C83" w:rsidRDefault="00F51C83" w:rsidP="00F51C83">
      <w:pPr>
        <w:pStyle w:val="NoSpacing"/>
        <w:rPr>
          <w:rFonts w:cs="Times New Roman"/>
          <w:szCs w:val="24"/>
        </w:rPr>
      </w:pPr>
    </w:p>
    <w:p w14:paraId="0D8A732E" w14:textId="77777777" w:rsidR="00F51C83" w:rsidRDefault="00F51C83" w:rsidP="00F51C8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January 2024</w:t>
      </w:r>
    </w:p>
    <w:p w14:paraId="0A1A72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A57A9" w14:textId="77777777" w:rsidR="00F51C83" w:rsidRDefault="00F51C83" w:rsidP="009139A6">
      <w:r>
        <w:separator/>
      </w:r>
    </w:p>
  </w:endnote>
  <w:endnote w:type="continuationSeparator" w:id="0">
    <w:p w14:paraId="43D768EE" w14:textId="77777777" w:rsidR="00F51C83" w:rsidRDefault="00F51C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ED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BE5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87E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731AC" w14:textId="77777777" w:rsidR="00F51C83" w:rsidRDefault="00F51C83" w:rsidP="009139A6">
      <w:r>
        <w:separator/>
      </w:r>
    </w:p>
  </w:footnote>
  <w:footnote w:type="continuationSeparator" w:id="0">
    <w:p w14:paraId="77C5414E" w14:textId="77777777" w:rsidR="00F51C83" w:rsidRDefault="00F51C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AB9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91C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0FE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C8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1C83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292DA"/>
  <w15:chartTrackingRefBased/>
  <w15:docId w15:val="{63EF3192-8973-4BAB-A1FA-4D891F2A9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2024-01-31T21:10:00Z</dcterms:created>
  <dcterms:modified xsi:type="dcterms:W3CDTF">2024-01-31T21:10:00Z</dcterms:modified>
</cp:coreProperties>
</file>